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8AB" w:rsidRPr="00D0361C" w:rsidRDefault="00EE38AB" w:rsidP="004B63CA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261</w:t>
      </w:r>
    </w:p>
    <w:p w:rsidR="00EE38AB" w:rsidRDefault="00EE38AB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EE38AB" w:rsidRDefault="00EE38AB" w:rsidP="00720EA2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EE38AB" w:rsidRDefault="00EE38A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EE38AB" w:rsidRDefault="00EE38A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EE38AB" w:rsidRDefault="00EE38A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EE38AB" w:rsidRDefault="00EE38A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E38AB" w:rsidRDefault="00EE38A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E38AB" w:rsidRPr="00292291" w:rsidRDefault="00EE38AB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EE38AB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E38AB" w:rsidRPr="00292291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EE38AB" w:rsidRPr="00292291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EE38AB" w:rsidRPr="00292291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EE38AB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E38AB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EE38AB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EE38AB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E38AB" w:rsidRPr="00292291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EE38AB" w:rsidRPr="00292291" w:rsidRDefault="00EE38AB" w:rsidP="00720EA2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, 230/400Vac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EE38AB" w:rsidRPr="00292291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EE38AB" w:rsidRPr="00292291" w:rsidRDefault="00EE38AB" w:rsidP="004B63CA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EE38AB" w:rsidRPr="00292291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E38AB" w:rsidRPr="00292291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EE38AB" w:rsidRPr="00292291" w:rsidRDefault="00EE38AB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EE38AB" w:rsidRPr="00292291" w:rsidRDefault="00EE38AB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EE38AB" w:rsidRPr="00292291" w:rsidRDefault="00EE38AB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EE38AB" w:rsidRPr="00292291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E38AB" w:rsidRPr="00292291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EE38AB" w:rsidRPr="006F32EF" w:rsidRDefault="00EE38A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E38AB" w:rsidRPr="006F32EF" w:rsidRDefault="00EE38A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EE38AB" w:rsidRDefault="00EE38A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EE38AB" w:rsidRPr="00292291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E38AB" w:rsidRPr="006F32EF" w:rsidRDefault="00EE38AB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EE38AB" w:rsidRDefault="00EE38AB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EE38AB" w:rsidRDefault="00EE38AB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EE38AB" w:rsidRPr="00292291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E38AB" w:rsidRPr="00292291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EE38AB" w:rsidRPr="00292291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EE38AB" w:rsidRPr="00292291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EE38AB" w:rsidRPr="00292291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EE38AB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EE38AB" w:rsidRPr="00292291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E38AB" w:rsidRPr="00292291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EE38AB" w:rsidRDefault="00EE38AB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EE38AB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E38AB" w:rsidRPr="00292291" w:rsidRDefault="00EE38AB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EE38AB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49D2"/>
    <w:rsid w:val="00094F77"/>
    <w:rsid w:val="000D74D8"/>
    <w:rsid w:val="001D1E50"/>
    <w:rsid w:val="001E61A1"/>
    <w:rsid w:val="00276014"/>
    <w:rsid w:val="002812AC"/>
    <w:rsid w:val="00292291"/>
    <w:rsid w:val="002C7229"/>
    <w:rsid w:val="003915FC"/>
    <w:rsid w:val="003C4B0F"/>
    <w:rsid w:val="003E728E"/>
    <w:rsid w:val="00401D26"/>
    <w:rsid w:val="004B1DA1"/>
    <w:rsid w:val="004B63CA"/>
    <w:rsid w:val="004D1249"/>
    <w:rsid w:val="00506EC1"/>
    <w:rsid w:val="00523BE8"/>
    <w:rsid w:val="0055283A"/>
    <w:rsid w:val="005758D7"/>
    <w:rsid w:val="00664646"/>
    <w:rsid w:val="006F32EF"/>
    <w:rsid w:val="00720EA2"/>
    <w:rsid w:val="00734290"/>
    <w:rsid w:val="00780A17"/>
    <w:rsid w:val="007C4842"/>
    <w:rsid w:val="008E61D5"/>
    <w:rsid w:val="00922C71"/>
    <w:rsid w:val="00930195"/>
    <w:rsid w:val="009F647D"/>
    <w:rsid w:val="00A77376"/>
    <w:rsid w:val="00C91BA4"/>
    <w:rsid w:val="00CF07EB"/>
    <w:rsid w:val="00D0361C"/>
    <w:rsid w:val="00D71E76"/>
    <w:rsid w:val="00DB3B21"/>
    <w:rsid w:val="00E54C5A"/>
    <w:rsid w:val="00EB6089"/>
    <w:rsid w:val="00EE38AB"/>
    <w:rsid w:val="00F46A6D"/>
    <w:rsid w:val="00F8612A"/>
    <w:rsid w:val="00F93C0E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2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300</Words>
  <Characters>1775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MPHM1345</dc:title>
  <dc:subject/>
  <dc:creator>Hofbauer, Thomas [NETPWR/KNURR/DE]</dc:creator>
  <cp:keywords/>
  <dc:description/>
  <cp:lastModifiedBy>takacr</cp:lastModifiedBy>
  <cp:revision>3</cp:revision>
  <dcterms:created xsi:type="dcterms:W3CDTF">2013-11-26T10:05:00Z</dcterms:created>
  <dcterms:modified xsi:type="dcterms:W3CDTF">2013-11-26T12:37:00Z</dcterms:modified>
</cp:coreProperties>
</file>